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84B" w:rsidRDefault="00C4084B" w:rsidP="00C40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MAJOR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C4084B" w:rsidRDefault="00C4084B" w:rsidP="00C40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084B" w:rsidRDefault="00C4084B" w:rsidP="00C40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084B" w:rsidRDefault="00C4084B" w:rsidP="00C40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Leatherhead,</w:t>
      </w:r>
    </w:p>
    <w:p w:rsidR="00C4084B" w:rsidRDefault="00C4084B" w:rsidP="00C40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Surrey, into the lands of the late Edith </w:t>
      </w:r>
      <w:proofErr w:type="spellStart"/>
      <w:r>
        <w:rPr>
          <w:rFonts w:ascii="Times New Roman" w:hAnsi="Times New Roman" w:cs="Times New Roman"/>
          <w:sz w:val="24"/>
          <w:szCs w:val="24"/>
        </w:rPr>
        <w:t>Croyser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4084B" w:rsidRDefault="00C4084B" w:rsidP="00C40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21-81)</w:t>
      </w:r>
    </w:p>
    <w:p w:rsidR="00C4084B" w:rsidRDefault="00C4084B" w:rsidP="00C40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084B" w:rsidRDefault="00C4084B" w:rsidP="00C408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4084B" w:rsidRDefault="00C4084B" w:rsidP="00C408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DD5B8A" w:rsidRPr="00C408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84B" w:rsidRDefault="00C4084B" w:rsidP="00564E3C">
      <w:pPr>
        <w:spacing w:after="0" w:line="240" w:lineRule="auto"/>
      </w:pPr>
      <w:r>
        <w:separator/>
      </w:r>
    </w:p>
  </w:endnote>
  <w:endnote w:type="continuationSeparator" w:id="0">
    <w:p w:rsidR="00C4084B" w:rsidRDefault="00C4084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4084B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84B" w:rsidRDefault="00C4084B" w:rsidP="00564E3C">
      <w:pPr>
        <w:spacing w:after="0" w:line="240" w:lineRule="auto"/>
      </w:pPr>
      <w:r>
        <w:separator/>
      </w:r>
    </w:p>
  </w:footnote>
  <w:footnote w:type="continuationSeparator" w:id="0">
    <w:p w:rsidR="00C4084B" w:rsidRDefault="00C4084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84B"/>
    <w:rsid w:val="00372DC6"/>
    <w:rsid w:val="00564E3C"/>
    <w:rsid w:val="0064591D"/>
    <w:rsid w:val="00C4084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4F2A7"/>
  <w15:chartTrackingRefBased/>
  <w15:docId w15:val="{A54C10C2-8484-4A26-8DD6-81444B03E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408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2015-10-31T22:19:00Z</dcterms:created>
  <dcterms:modified xsi:type="dcterms:W3CDTF">2015-10-31T22:19:00Z</dcterms:modified>
</cp:coreProperties>
</file>